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A8D5" w14:textId="77777777" w:rsidR="00F22975" w:rsidRDefault="00F22975" w:rsidP="00F229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FURNEYS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d.1410-1)</w:t>
      </w:r>
    </w:p>
    <w:p w14:paraId="4EFEDD1A" w14:textId="77777777" w:rsidR="00F22975" w:rsidRDefault="00F22975" w:rsidP="00F229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27513AD" w14:textId="77777777" w:rsidR="00F22975" w:rsidRDefault="00F22975" w:rsidP="00F229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80968A" w14:textId="77777777" w:rsidR="00F22975" w:rsidRDefault="00F22975" w:rsidP="00F229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1BD292" w14:textId="77777777" w:rsidR="00F22975" w:rsidRDefault="00F22975" w:rsidP="00F22975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Jun.1410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266A0BD9" w14:textId="77777777" w:rsidR="00F22975" w:rsidRDefault="00F22975" w:rsidP="00F2297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4D555CD9" w14:textId="77777777" w:rsidR="00F22975" w:rsidRDefault="00F22975" w:rsidP="00F229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Feb.1411</w:t>
      </w:r>
      <w:r>
        <w:rPr>
          <w:rFonts w:ascii="Times New Roman" w:hAnsi="Times New Roman" w:cs="Times New Roman"/>
          <w:sz w:val="24"/>
          <w:szCs w:val="24"/>
        </w:rPr>
        <w:tab/>
        <w:t>Probate of her Will.     (ibid.)</w:t>
      </w:r>
    </w:p>
    <w:p w14:paraId="5ED7C294" w14:textId="77777777" w:rsidR="00F22975" w:rsidRDefault="00F22975" w:rsidP="00F229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508820" w14:textId="77777777" w:rsidR="00F22975" w:rsidRDefault="00F22975" w:rsidP="00F229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82FDBB" w14:textId="77777777" w:rsidR="00F22975" w:rsidRDefault="00F22975" w:rsidP="00F229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2022</w:t>
      </w:r>
    </w:p>
    <w:p w14:paraId="587710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94E1C" w14:textId="77777777" w:rsidR="00F22975" w:rsidRDefault="00F22975" w:rsidP="009139A6">
      <w:r>
        <w:separator/>
      </w:r>
    </w:p>
  </w:endnote>
  <w:endnote w:type="continuationSeparator" w:id="0">
    <w:p w14:paraId="6382B560" w14:textId="77777777" w:rsidR="00F22975" w:rsidRDefault="00F229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4C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E90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85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F6004" w14:textId="77777777" w:rsidR="00F22975" w:rsidRDefault="00F22975" w:rsidP="009139A6">
      <w:r>
        <w:separator/>
      </w:r>
    </w:p>
  </w:footnote>
  <w:footnote w:type="continuationSeparator" w:id="0">
    <w:p w14:paraId="517E9248" w14:textId="77777777" w:rsidR="00F22975" w:rsidRDefault="00F229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BE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C87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F16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97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297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305FF"/>
  <w15:chartTrackingRefBased/>
  <w15:docId w15:val="{A2D5021B-A41F-4FE0-8545-C58DA973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97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2023-02-16T07:48:00Z</dcterms:created>
  <dcterms:modified xsi:type="dcterms:W3CDTF">2023-02-16T07:49:00Z</dcterms:modified>
</cp:coreProperties>
</file>